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62" w:rsidRPr="008E62DB" w:rsidRDefault="009F0003" w:rsidP="00A6714F">
      <w:pPr>
        <w:pStyle w:val="1"/>
        <w:ind w:left="3400" w:right="3431" w:firstLine="300"/>
        <w:rPr>
          <w:rFonts w:ascii="Liberation Serif" w:hAnsi="Liberation Serif"/>
          <w:b w:val="0"/>
          <w:bCs/>
          <w:iCs w:val="0"/>
        </w:rPr>
      </w:pPr>
      <w:r w:rsidRPr="009F0003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gor_corona_rastr" style="width:34.5pt;height:50.25pt;visibility:visible">
            <v:imagedata r:id="rId8" o:title=""/>
          </v:shape>
        </w:pict>
      </w:r>
    </w:p>
    <w:p w:rsidR="005A7062" w:rsidRPr="008E62DB" w:rsidRDefault="005A7062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5A7062" w:rsidRPr="008E62DB" w:rsidRDefault="005A7062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5A7062" w:rsidRPr="008E62DB" w:rsidRDefault="005A7062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445D33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5A7062" w:rsidRPr="008E62DB" w:rsidRDefault="009F0003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9F0003">
        <w:rPr>
          <w:noProof/>
        </w:rPr>
        <w:pict>
          <v:line id="Line 3" o:spid="_x0000_s1026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011D2B">
        <w:rPr>
          <w:rFonts w:ascii="Liberation Serif" w:hAnsi="Liberation Serif"/>
          <w:sz w:val="28"/>
          <w:szCs w:val="28"/>
        </w:rPr>
        <w:t>от 24.06.2026 № 658</w:t>
      </w:r>
    </w:p>
    <w:p w:rsidR="005A7062" w:rsidRDefault="005A7062" w:rsidP="00A3372D">
      <w:pPr>
        <w:rPr>
          <w:rFonts w:ascii="Liberation Serif" w:hAnsi="Liberation Serif"/>
          <w:sz w:val="28"/>
          <w:szCs w:val="28"/>
        </w:rPr>
      </w:pPr>
    </w:p>
    <w:p w:rsidR="005A7062" w:rsidRPr="008E62DB" w:rsidRDefault="005A7062" w:rsidP="00A3372D">
      <w:pPr>
        <w:rPr>
          <w:rFonts w:ascii="Liberation Serif" w:hAnsi="Liberation Serif"/>
          <w:sz w:val="28"/>
          <w:szCs w:val="28"/>
        </w:rPr>
      </w:pPr>
    </w:p>
    <w:p w:rsidR="005A7062" w:rsidRDefault="005A7062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581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</w:t>
      </w:r>
      <w:r w:rsidR="00DB1D55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8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5A7062" w:rsidRDefault="005A7062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5A7062" w:rsidRPr="0058573E" w:rsidRDefault="005A7062" w:rsidP="00B460F6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8573E"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445D33">
        <w:rPr>
          <w:rFonts w:ascii="Liberation Serif" w:hAnsi="Liberation Serif"/>
          <w:sz w:val="28"/>
          <w:szCs w:val="28"/>
        </w:rPr>
        <w:br/>
      </w:r>
      <w:r w:rsidRPr="0058573E">
        <w:rPr>
          <w:rFonts w:ascii="Liberation Serif" w:hAnsi="Liberation Serif"/>
          <w:sz w:val="28"/>
          <w:szCs w:val="28"/>
        </w:rPr>
        <w:t>от 27.11.2013 № 214 (в редакции решений Городской Думы города Каменска-Урал</w:t>
      </w:r>
      <w:r w:rsidR="00445D33">
        <w:rPr>
          <w:rFonts w:ascii="Liberation Serif" w:hAnsi="Liberation Serif"/>
          <w:sz w:val="28"/>
          <w:szCs w:val="28"/>
        </w:rPr>
        <w:t xml:space="preserve">ьского от 01.08.2014 № 318, от 18.03.2015 № </w:t>
      </w:r>
      <w:r w:rsidRPr="0058573E">
        <w:rPr>
          <w:rFonts w:ascii="Liberation Serif" w:hAnsi="Liberation Serif"/>
          <w:sz w:val="28"/>
          <w:szCs w:val="28"/>
        </w:rPr>
        <w:t xml:space="preserve">404, </w:t>
      </w:r>
      <w:r w:rsidR="00445D33">
        <w:rPr>
          <w:rFonts w:ascii="Liberation Serif" w:hAnsi="Liberation Serif"/>
          <w:sz w:val="28"/>
          <w:szCs w:val="28"/>
        </w:rPr>
        <w:t xml:space="preserve">от 30.03.2016 </w:t>
      </w:r>
      <w:r w:rsidRPr="0058573E">
        <w:rPr>
          <w:rFonts w:ascii="Liberation Serif" w:hAnsi="Liberation Serif"/>
          <w:sz w:val="28"/>
          <w:szCs w:val="28"/>
        </w:rPr>
        <w:t>№</w:t>
      </w:r>
      <w:r w:rsidR="00445D33">
        <w:rPr>
          <w:rFonts w:ascii="Liberation Serif" w:hAnsi="Liberation Serif"/>
          <w:sz w:val="28"/>
          <w:szCs w:val="28"/>
        </w:rPr>
        <w:t xml:space="preserve"> 539, </w:t>
      </w:r>
      <w:r w:rsidR="00445D33">
        <w:rPr>
          <w:rFonts w:ascii="Liberation Serif" w:hAnsi="Liberation Serif"/>
          <w:sz w:val="28"/>
          <w:szCs w:val="28"/>
        </w:rPr>
        <w:br/>
      </w:r>
      <w:r w:rsidRPr="0058573E">
        <w:rPr>
          <w:rFonts w:ascii="Liberation Serif" w:hAnsi="Liberation Serif"/>
          <w:sz w:val="28"/>
          <w:szCs w:val="28"/>
        </w:rPr>
        <w:t xml:space="preserve">от </w:t>
      </w:r>
      <w:r w:rsidR="00445D33">
        <w:rPr>
          <w:rFonts w:ascii="Liberation Serif" w:hAnsi="Liberation Serif"/>
          <w:sz w:val="28"/>
          <w:szCs w:val="28"/>
        </w:rPr>
        <w:t xml:space="preserve">18.10.2017 </w:t>
      </w:r>
      <w:r w:rsidRPr="0058573E">
        <w:rPr>
          <w:rFonts w:ascii="Liberation Serif" w:hAnsi="Liberation Serif"/>
          <w:sz w:val="28"/>
          <w:szCs w:val="28"/>
        </w:rPr>
        <w:t>№ 2</w:t>
      </w:r>
      <w:r w:rsidR="00445D33">
        <w:rPr>
          <w:rFonts w:ascii="Liberation Serif" w:hAnsi="Liberation Serif"/>
          <w:sz w:val="28"/>
          <w:szCs w:val="28"/>
        </w:rPr>
        <w:t xml:space="preserve">57, от </w:t>
      </w:r>
      <w:r w:rsidRPr="0058573E">
        <w:rPr>
          <w:rFonts w:ascii="Liberation Serif" w:hAnsi="Liberation Serif"/>
          <w:sz w:val="28"/>
          <w:szCs w:val="28"/>
        </w:rPr>
        <w:t>27.1</w:t>
      </w:r>
      <w:r w:rsidR="00445D33">
        <w:rPr>
          <w:rFonts w:ascii="Liberation Serif" w:hAnsi="Liberation Serif"/>
          <w:sz w:val="28"/>
          <w:szCs w:val="28"/>
        </w:rPr>
        <w:t xml:space="preserve">2.2017 № 291, от 25.07.2018 № 378, от 18.09.2019 </w:t>
      </w:r>
      <w:r w:rsidR="00DB1D55">
        <w:rPr>
          <w:rFonts w:ascii="Liberation Serif" w:hAnsi="Liberation Serif"/>
          <w:sz w:val="28"/>
          <w:szCs w:val="28"/>
        </w:rPr>
        <w:br/>
      </w:r>
      <w:r w:rsidR="00445D33">
        <w:rPr>
          <w:rFonts w:ascii="Liberation Serif" w:hAnsi="Liberation Serif"/>
          <w:sz w:val="28"/>
          <w:szCs w:val="28"/>
        </w:rPr>
        <w:t xml:space="preserve">№ 554, решений </w:t>
      </w:r>
      <w:r w:rsidRPr="0058573E">
        <w:rPr>
          <w:rFonts w:ascii="Liberation Serif" w:hAnsi="Liberation Serif"/>
          <w:sz w:val="28"/>
          <w:szCs w:val="28"/>
        </w:rPr>
        <w:t xml:space="preserve">Думы </w:t>
      </w:r>
      <w:r w:rsidR="00445D33">
        <w:rPr>
          <w:rFonts w:ascii="Liberation Serif" w:hAnsi="Liberation Serif"/>
          <w:sz w:val="28"/>
          <w:szCs w:val="28"/>
        </w:rPr>
        <w:t>Каменск-Уральского городского округа от 24.02.2021</w:t>
      </w:r>
      <w:r w:rsidRPr="0058573E">
        <w:rPr>
          <w:rFonts w:ascii="Liberation Serif" w:hAnsi="Liberation Serif"/>
          <w:sz w:val="28"/>
          <w:szCs w:val="28"/>
        </w:rPr>
        <w:t xml:space="preserve"> </w:t>
      </w:r>
      <w:r w:rsidR="00445D33">
        <w:rPr>
          <w:rFonts w:ascii="Liberation Serif" w:hAnsi="Liberation Serif"/>
          <w:sz w:val="28"/>
          <w:szCs w:val="28"/>
        </w:rPr>
        <w:br/>
      </w:r>
      <w:r w:rsidRPr="0058573E">
        <w:rPr>
          <w:rFonts w:ascii="Liberation Serif" w:hAnsi="Liberation Serif"/>
          <w:sz w:val="28"/>
          <w:szCs w:val="28"/>
        </w:rPr>
        <w:t xml:space="preserve">№ 804, </w:t>
      </w:r>
      <w:r w:rsidR="00445D33">
        <w:rPr>
          <w:rFonts w:ascii="Liberation Serif" w:hAnsi="Liberation Serif"/>
          <w:sz w:val="28"/>
          <w:szCs w:val="28"/>
        </w:rPr>
        <w:t xml:space="preserve">от 24.11.2021 № 32, от 29.03.2023 № </w:t>
      </w:r>
      <w:r w:rsidRPr="0058573E">
        <w:rPr>
          <w:rFonts w:ascii="Liberation Serif" w:hAnsi="Liberation Serif"/>
          <w:sz w:val="28"/>
          <w:szCs w:val="28"/>
        </w:rPr>
        <w:t>20</w:t>
      </w:r>
      <w:r w:rsidR="00445D33">
        <w:rPr>
          <w:rFonts w:ascii="Liberation Serif" w:hAnsi="Liberation Serif"/>
          <w:sz w:val="28"/>
          <w:szCs w:val="28"/>
        </w:rPr>
        <w:t xml:space="preserve">4, от 21.02.2024 № 320, </w:t>
      </w:r>
      <w:r w:rsidR="00445D33">
        <w:rPr>
          <w:rFonts w:ascii="Liberation Serif" w:hAnsi="Liberation Serif"/>
          <w:sz w:val="28"/>
          <w:szCs w:val="28"/>
        </w:rPr>
        <w:br/>
        <w:t xml:space="preserve">от 16.10.2024 № 408, от 19.02.2025 № 449), </w:t>
      </w:r>
      <w:r w:rsidRPr="0058573E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5A7062" w:rsidRPr="002D6C51" w:rsidRDefault="005A7062" w:rsidP="00F747CB">
      <w:pPr>
        <w:pStyle w:val="a4"/>
        <w:ind w:firstLine="0"/>
        <w:rPr>
          <w:rFonts w:ascii="Liberation Serif" w:hAnsi="Liberation Serif"/>
          <w:b/>
          <w:sz w:val="28"/>
          <w:szCs w:val="28"/>
        </w:rPr>
      </w:pPr>
      <w:r w:rsidRPr="002D6C51">
        <w:rPr>
          <w:rFonts w:ascii="Liberation Serif" w:hAnsi="Liberation Serif"/>
          <w:b/>
          <w:sz w:val="28"/>
          <w:szCs w:val="28"/>
        </w:rPr>
        <w:t>РЕШИЛА:</w:t>
      </w:r>
    </w:p>
    <w:p w:rsidR="005A7062" w:rsidRPr="002D6C51" w:rsidRDefault="005A7062" w:rsidP="00923222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2D6C51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</w:t>
      </w:r>
      <w:r w:rsidR="00445D33">
        <w:rPr>
          <w:rFonts w:ascii="Liberation Serif" w:hAnsi="Liberation Serif" w:cs="Times New Roman"/>
          <w:sz w:val="28"/>
          <w:szCs w:val="28"/>
        </w:rPr>
        <w:t xml:space="preserve">га от 17.12.2025 № </w:t>
      </w:r>
      <w:r w:rsidRPr="002D6C51">
        <w:rPr>
          <w:rFonts w:ascii="Liberation Serif" w:hAnsi="Liberation Serif" w:cs="Times New Roman"/>
          <w:sz w:val="28"/>
          <w:szCs w:val="28"/>
        </w:rPr>
        <w:t>581</w:t>
      </w:r>
      <w:r w:rsidR="00445D33">
        <w:rPr>
          <w:rFonts w:ascii="Liberation Serif" w:hAnsi="Liberation Serif" w:cs="Times New Roman"/>
          <w:sz w:val="28"/>
          <w:szCs w:val="28"/>
        </w:rPr>
        <w:t xml:space="preserve"> (в </w:t>
      </w:r>
      <w:r>
        <w:rPr>
          <w:rFonts w:ascii="Liberation Serif" w:hAnsi="Liberation Serif" w:cs="Times New Roman"/>
          <w:sz w:val="28"/>
          <w:szCs w:val="28"/>
        </w:rPr>
        <w:t>редакции решения</w:t>
      </w:r>
      <w:r w:rsidRPr="00090D8A">
        <w:rPr>
          <w:rFonts w:ascii="Liberation Serif" w:hAnsi="Liberation Serif" w:cs="Times New Roman"/>
          <w:sz w:val="28"/>
          <w:szCs w:val="28"/>
        </w:rPr>
        <w:t xml:space="preserve"> Думы Каменск-У</w:t>
      </w:r>
      <w:r>
        <w:rPr>
          <w:rFonts w:ascii="Liberation Serif" w:hAnsi="Liberation Serif" w:cs="Times New Roman"/>
          <w:sz w:val="28"/>
          <w:szCs w:val="28"/>
        </w:rPr>
        <w:t>ральского городского округа от 22</w:t>
      </w:r>
      <w:r w:rsidRPr="00090D8A">
        <w:rPr>
          <w:rFonts w:ascii="Liberation Serif" w:hAnsi="Liberation Serif" w:cs="Times New Roman"/>
          <w:sz w:val="28"/>
          <w:szCs w:val="28"/>
        </w:rPr>
        <w:t>.0</w:t>
      </w:r>
      <w:r>
        <w:rPr>
          <w:rFonts w:ascii="Liberation Serif" w:hAnsi="Liberation Serif" w:cs="Times New Roman"/>
          <w:sz w:val="28"/>
          <w:szCs w:val="28"/>
        </w:rPr>
        <w:t>4</w:t>
      </w:r>
      <w:r w:rsidRPr="00090D8A">
        <w:rPr>
          <w:rFonts w:ascii="Liberation Serif" w:hAnsi="Liberation Serif" w:cs="Times New Roman"/>
          <w:sz w:val="28"/>
          <w:szCs w:val="28"/>
        </w:rPr>
        <w:t>.202</w:t>
      </w:r>
      <w:r>
        <w:rPr>
          <w:rFonts w:ascii="Liberation Serif" w:hAnsi="Liberation Serif" w:cs="Times New Roman"/>
          <w:sz w:val="28"/>
          <w:szCs w:val="28"/>
        </w:rPr>
        <w:t>6</w:t>
      </w:r>
      <w:r w:rsidRPr="00090D8A">
        <w:rPr>
          <w:rFonts w:ascii="Liberation Serif" w:hAnsi="Liberation Serif" w:cs="Times New Roman"/>
          <w:sz w:val="28"/>
          <w:szCs w:val="28"/>
        </w:rPr>
        <w:t xml:space="preserve"> № </w:t>
      </w:r>
      <w:r>
        <w:rPr>
          <w:rFonts w:ascii="Liberation Serif" w:hAnsi="Liberation Serif" w:cs="Times New Roman"/>
          <w:sz w:val="28"/>
          <w:szCs w:val="28"/>
        </w:rPr>
        <w:t>625</w:t>
      </w:r>
      <w:r w:rsidRPr="00090D8A">
        <w:rPr>
          <w:rFonts w:ascii="Liberation Serif" w:hAnsi="Liberation Serif" w:cs="Times New Roman"/>
          <w:sz w:val="28"/>
          <w:szCs w:val="28"/>
        </w:rPr>
        <w:t>)</w:t>
      </w:r>
      <w:r>
        <w:rPr>
          <w:rFonts w:ascii="Liberation Serif" w:hAnsi="Liberation Serif" w:cs="Times New Roman"/>
          <w:sz w:val="28"/>
          <w:szCs w:val="28"/>
        </w:rPr>
        <w:t> </w:t>
      </w:r>
      <w:r w:rsidRPr="002D6C51">
        <w:rPr>
          <w:rFonts w:ascii="Liberation Serif" w:hAnsi="Liberation Serif" w:cs="Times New Roman"/>
          <w:sz w:val="28"/>
          <w:szCs w:val="28"/>
        </w:rPr>
        <w:t>«</w:t>
      </w:r>
      <w:r w:rsidRPr="002D6C51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2026 год и плановый период 2027 и 2028 годов</w:t>
      </w:r>
      <w:r w:rsidRPr="002D6C51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5A7062" w:rsidRPr="00777872" w:rsidRDefault="005A7062" w:rsidP="009721AF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>1) под</w:t>
      </w:r>
      <w:r w:rsidRPr="00777872">
        <w:rPr>
          <w:rFonts w:ascii="Liberation Serif" w:hAnsi="Liberation Serif" w:cs="Liberation Serif"/>
          <w:color w:val="000000"/>
          <w:sz w:val="28"/>
          <w:szCs w:val="28"/>
        </w:rPr>
        <w:t>пункт 1 пункта 1 Решения изложить в следующей редакции:</w:t>
      </w:r>
    </w:p>
    <w:p w:rsidR="005A7062" w:rsidRPr="001B25BD" w:rsidRDefault="005A7062" w:rsidP="00777872">
      <w:pPr>
        <w:tabs>
          <w:tab w:val="left" w:pos="-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777872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1B25BD">
        <w:rPr>
          <w:rFonts w:ascii="Liberation Serif" w:hAnsi="Liberation Serif"/>
          <w:sz w:val="28"/>
          <w:szCs w:val="28"/>
        </w:rPr>
        <w:t>1)  10 808 872,1 тысяч рублей на 2026 год;»;</w:t>
      </w:r>
    </w:p>
    <w:p w:rsidR="005A7062" w:rsidRPr="001B25BD" w:rsidRDefault="005A7062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25BD">
        <w:rPr>
          <w:rFonts w:ascii="Liberation Serif" w:hAnsi="Liberation Serif"/>
          <w:sz w:val="28"/>
          <w:szCs w:val="28"/>
        </w:rPr>
        <w:t>2) под</w:t>
      </w:r>
      <w:r w:rsidRPr="001B25BD">
        <w:rPr>
          <w:rFonts w:ascii="Liberation Serif" w:hAnsi="Liberation Serif" w:cs="Liberation Serif"/>
          <w:sz w:val="28"/>
          <w:szCs w:val="28"/>
        </w:rPr>
        <w:t xml:space="preserve">пункт 1, 2 пункта 2 Решения изложить в следующей редакции: </w:t>
      </w:r>
    </w:p>
    <w:p w:rsidR="005A7062" w:rsidRDefault="005A7062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«1) </w:t>
      </w:r>
      <w:r>
        <w:rPr>
          <w:rFonts w:ascii="Liberation Serif" w:hAnsi="Liberation Serif"/>
          <w:sz w:val="28"/>
          <w:szCs w:val="28"/>
          <w:lang w:eastAsia="ru-RU"/>
        </w:rPr>
        <w:t>11 043 628,6</w:t>
      </w:r>
      <w:r w:rsidRPr="001B25BD">
        <w:rPr>
          <w:rFonts w:ascii="Liberation Serif" w:hAnsi="Liberation Serif"/>
          <w:sz w:val="28"/>
          <w:szCs w:val="28"/>
          <w:lang w:eastAsia="ru-RU"/>
        </w:rPr>
        <w:t xml:space="preserve"> </w:t>
      </w:r>
      <w:r w:rsidRPr="002D6C51">
        <w:rPr>
          <w:rFonts w:ascii="Liberation Serif" w:hAnsi="Liberation Serif"/>
          <w:sz w:val="28"/>
          <w:szCs w:val="28"/>
          <w:lang w:eastAsia="ru-RU"/>
        </w:rPr>
        <w:t>тысяч рублей</w:t>
      </w:r>
      <w:r w:rsidRPr="0058573E">
        <w:rPr>
          <w:rFonts w:ascii="Liberation Serif" w:hAnsi="Liberation Serif"/>
          <w:sz w:val="28"/>
          <w:szCs w:val="28"/>
        </w:rPr>
        <w:t xml:space="preserve"> на 202</w:t>
      </w:r>
      <w:r w:rsidRPr="001B25BD">
        <w:rPr>
          <w:rFonts w:ascii="Liberation Serif" w:hAnsi="Liberation Serif"/>
          <w:sz w:val="28"/>
          <w:szCs w:val="28"/>
        </w:rPr>
        <w:t>6</w:t>
      </w:r>
      <w:r w:rsidRPr="0058573E">
        <w:rPr>
          <w:rFonts w:ascii="Liberation Serif" w:hAnsi="Liberation Serif"/>
          <w:sz w:val="28"/>
          <w:szCs w:val="28"/>
        </w:rPr>
        <w:t xml:space="preserve"> год;</w:t>
      </w:r>
    </w:p>
    <w:p w:rsidR="005A7062" w:rsidRPr="0058573E" w:rsidRDefault="005A7062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Pr="002D6C51">
        <w:rPr>
          <w:rFonts w:ascii="Liberation Serif" w:hAnsi="Liberation Serif"/>
          <w:sz w:val="28"/>
          <w:szCs w:val="28"/>
        </w:rPr>
        <w:t xml:space="preserve"> 9 649 435,3  тысяч</w:t>
      </w:r>
      <w:r w:rsidRPr="0058573E">
        <w:rPr>
          <w:rFonts w:ascii="Liberation Serif" w:hAnsi="Liberation Serif"/>
          <w:sz w:val="28"/>
          <w:szCs w:val="28"/>
        </w:rPr>
        <w:t xml:space="preserve"> рублей, в том числе общий объем условно утвержденных расходов - 120 000,0 тысяч рублей, на 2027 год</w:t>
      </w:r>
      <w:r>
        <w:rPr>
          <w:rFonts w:ascii="Liberation Serif" w:hAnsi="Liberation Serif"/>
          <w:sz w:val="28"/>
          <w:szCs w:val="28"/>
        </w:rPr>
        <w:t>;»</w:t>
      </w:r>
      <w:r w:rsidRPr="0058573E">
        <w:rPr>
          <w:rFonts w:ascii="Liberation Serif" w:hAnsi="Liberation Serif"/>
          <w:sz w:val="28"/>
          <w:szCs w:val="28"/>
        </w:rPr>
        <w:t>;</w:t>
      </w:r>
    </w:p>
    <w:p w:rsidR="005A7062" w:rsidRPr="00777872" w:rsidRDefault="005A7062" w:rsidP="003A7044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>3) подпункт 1,2 пункта 3</w:t>
      </w:r>
      <w:r w:rsidRPr="00777872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5A7062" w:rsidRPr="00777872" w:rsidRDefault="005A7062" w:rsidP="00890FE9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 xml:space="preserve">«1) </w:t>
      </w:r>
      <w:r>
        <w:rPr>
          <w:rFonts w:ascii="Liberation Serif" w:hAnsi="Liberation Serif"/>
          <w:color w:val="000000"/>
          <w:sz w:val="28"/>
          <w:szCs w:val="28"/>
        </w:rPr>
        <w:t>234 756,5</w:t>
      </w:r>
      <w:r w:rsidRPr="00777872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</w:p>
    <w:p w:rsidR="005A7062" w:rsidRPr="00777872" w:rsidRDefault="005A7062" w:rsidP="00890FE9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>2) 41</w:t>
      </w:r>
      <w:r>
        <w:rPr>
          <w:rFonts w:ascii="Liberation Serif" w:hAnsi="Liberation Serif"/>
          <w:color w:val="000000"/>
          <w:sz w:val="28"/>
          <w:szCs w:val="28"/>
        </w:rPr>
        <w:t> 420,9 тысяч рублей на 2027 год;</w:t>
      </w:r>
      <w:r w:rsidRPr="00777872">
        <w:rPr>
          <w:rFonts w:ascii="Liberation Serif" w:hAnsi="Liberation Serif"/>
          <w:color w:val="000000"/>
          <w:sz w:val="28"/>
          <w:szCs w:val="28"/>
        </w:rPr>
        <w:t xml:space="preserve">»; </w:t>
      </w:r>
    </w:p>
    <w:p w:rsidR="005A7062" w:rsidRPr="00BB1CBA" w:rsidRDefault="00445D33" w:rsidP="00F46FCC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ab/>
      </w:r>
      <w:r w:rsidR="005A7062" w:rsidRPr="00BB1CBA">
        <w:rPr>
          <w:rFonts w:ascii="Liberation Serif" w:hAnsi="Liberation Serif"/>
          <w:color w:val="000000"/>
          <w:sz w:val="28"/>
          <w:szCs w:val="28"/>
        </w:rPr>
        <w:t>4) подпункт 1 пункта 10 Решения изложить в следующей редакции:</w:t>
      </w:r>
    </w:p>
    <w:p w:rsidR="005A7062" w:rsidRDefault="005A7062" w:rsidP="00050554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B1CBA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BB1CBA">
        <w:rPr>
          <w:rFonts w:ascii="Liberation Serif" w:hAnsi="Liberation Serif"/>
          <w:color w:val="000000"/>
          <w:sz w:val="28"/>
          <w:szCs w:val="28"/>
        </w:rPr>
        <w:t>1) 803 004,0 тысяч рублей на 2026 год;</w:t>
      </w:r>
      <w:r w:rsidRPr="00BB1CBA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5A7062" w:rsidRPr="00BB1CBA" w:rsidRDefault="005A7062" w:rsidP="00445D33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5)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подпункт 1 пункта 1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5A7062" w:rsidRDefault="005A7062" w:rsidP="00BB1CBA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B1CBA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4 803 412,5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  <w:r w:rsidRPr="00BB1CBA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5A7062" w:rsidRPr="00510061" w:rsidRDefault="00445D33" w:rsidP="00050554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ab/>
      </w:r>
      <w:r w:rsidR="005A7062" w:rsidRPr="00510061">
        <w:rPr>
          <w:rFonts w:ascii="Liberation Serif" w:hAnsi="Liberation Serif"/>
          <w:color w:val="000000"/>
          <w:sz w:val="28"/>
          <w:szCs w:val="28"/>
        </w:rPr>
        <w:t xml:space="preserve">6) подпункт 1 пункта 12 Решения изложить в следующей редакции: </w:t>
      </w:r>
    </w:p>
    <w:p w:rsidR="005A7062" w:rsidRPr="00510061" w:rsidRDefault="005A7062" w:rsidP="00510061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>«1) 598 154,4 тысяч рублей на 2026 год;»;</w:t>
      </w:r>
    </w:p>
    <w:p w:rsidR="005A7062" w:rsidRPr="0058573E" w:rsidRDefault="005A7062" w:rsidP="00923222">
      <w:pPr>
        <w:tabs>
          <w:tab w:val="left" w:pos="500"/>
          <w:tab w:val="left" w:pos="851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B25BD">
        <w:rPr>
          <w:rFonts w:ascii="Liberation Serif" w:hAnsi="Liberation Serif"/>
          <w:sz w:val="28"/>
          <w:szCs w:val="28"/>
        </w:rPr>
        <w:t>7) подпункт</w:t>
      </w:r>
      <w:r w:rsidR="00445D33">
        <w:rPr>
          <w:rFonts w:ascii="Liberation Serif" w:hAnsi="Liberation Serif"/>
          <w:sz w:val="28"/>
          <w:szCs w:val="28"/>
        </w:rPr>
        <w:t xml:space="preserve"> 1 пункта 14 </w:t>
      </w:r>
      <w:r w:rsidRPr="0058573E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5A7062" w:rsidRPr="0058573E" w:rsidRDefault="005A7062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58573E">
        <w:rPr>
          <w:rFonts w:ascii="Liberation Serif" w:hAnsi="Liberation Serif"/>
          <w:spacing w:val="-2"/>
          <w:sz w:val="28"/>
          <w:szCs w:val="28"/>
        </w:rPr>
        <w:t>«</w:t>
      </w:r>
      <w:r w:rsidRPr="0058573E">
        <w:rPr>
          <w:rFonts w:ascii="Liberation Serif" w:hAnsi="Liberation Serif" w:cs="Liberation Serif"/>
          <w:sz w:val="28"/>
          <w:szCs w:val="28"/>
        </w:rPr>
        <w:t>1) 2 </w:t>
      </w:r>
      <w:r>
        <w:rPr>
          <w:rFonts w:ascii="Liberation Serif" w:hAnsi="Liberation Serif" w:cs="Liberation Serif"/>
          <w:sz w:val="28"/>
          <w:szCs w:val="28"/>
        </w:rPr>
        <w:t>52</w:t>
      </w:r>
      <w:r w:rsidRPr="0058573E">
        <w:rPr>
          <w:rFonts w:ascii="Liberation Serif" w:hAnsi="Liberation Serif" w:cs="Liberation Serif"/>
          <w:sz w:val="28"/>
          <w:szCs w:val="28"/>
        </w:rPr>
        <w:t>6,0 тысяч рублей на 2026 год;»;</w:t>
      </w:r>
    </w:p>
    <w:p w:rsidR="005A7062" w:rsidRPr="00AC16A4" w:rsidRDefault="005A7062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Pr="00AC16A4">
        <w:rPr>
          <w:rFonts w:ascii="Liberation Serif" w:hAnsi="Liberation Serif"/>
          <w:sz w:val="28"/>
          <w:szCs w:val="28"/>
        </w:rPr>
        <w:t>) пункт 15 Решения изложить в следующей редакции:</w:t>
      </w:r>
    </w:p>
    <w:p w:rsidR="005A7062" w:rsidRPr="006F1101" w:rsidRDefault="005A7062" w:rsidP="0015309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AC16A4">
        <w:rPr>
          <w:rFonts w:ascii="Liberation Serif" w:hAnsi="Liberation Serif"/>
          <w:spacing w:val="-2"/>
          <w:sz w:val="28"/>
          <w:szCs w:val="28"/>
        </w:rPr>
        <w:t>«</w:t>
      </w:r>
      <w:r w:rsidRPr="006F1101">
        <w:rPr>
          <w:rFonts w:ascii="Liberation Serif" w:hAnsi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5A7062" w:rsidRPr="006F1101" w:rsidRDefault="005A7062" w:rsidP="0015309F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694 295,8</w:t>
      </w:r>
      <w:r w:rsidRPr="006F1101">
        <w:rPr>
          <w:rFonts w:ascii="Liberation Serif" w:hAnsi="Liberation Serif"/>
          <w:sz w:val="28"/>
          <w:szCs w:val="28"/>
        </w:rPr>
        <w:t> тысяч рублей на 2026 год;</w:t>
      </w:r>
    </w:p>
    <w:p w:rsidR="005A7062" w:rsidRPr="006F1101" w:rsidRDefault="005A7062" w:rsidP="0015309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2) </w:t>
      </w:r>
      <w:r>
        <w:rPr>
          <w:rFonts w:ascii="Liberation Serif" w:hAnsi="Liberation Serif"/>
          <w:sz w:val="28"/>
          <w:szCs w:val="28"/>
        </w:rPr>
        <w:t>188 453,3</w:t>
      </w:r>
      <w:r w:rsidRPr="006F1101">
        <w:rPr>
          <w:rFonts w:ascii="Liberation Serif" w:hAnsi="Liberation Serif"/>
          <w:sz w:val="28"/>
          <w:szCs w:val="28"/>
        </w:rPr>
        <w:t xml:space="preserve"> тысяч рублей на 2027 год;</w:t>
      </w:r>
    </w:p>
    <w:p w:rsidR="005A7062" w:rsidRPr="00AC16A4" w:rsidRDefault="005A7062" w:rsidP="002E2B50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3) 233</w:t>
      </w:r>
      <w:r w:rsidRPr="006F1101">
        <w:rPr>
          <w:rFonts w:ascii="Liberation Serif" w:hAnsi="Liberation Serif"/>
          <w:sz w:val="28"/>
          <w:szCs w:val="28"/>
          <w:lang w:val="en-US"/>
        </w:rPr>
        <w:t> </w:t>
      </w:r>
      <w:r>
        <w:rPr>
          <w:rFonts w:ascii="Liberation Serif" w:hAnsi="Liberation Serif"/>
          <w:sz w:val="28"/>
          <w:szCs w:val="28"/>
        </w:rPr>
        <w:t>406,4 тысяч рублей на 2028 год.</w:t>
      </w:r>
      <w:r w:rsidRPr="00AC16A4">
        <w:rPr>
          <w:rFonts w:ascii="Liberation Serif" w:hAnsi="Liberation Serif" w:cs="Liberation Serif"/>
          <w:sz w:val="28"/>
          <w:szCs w:val="28"/>
        </w:rPr>
        <w:t>»;</w:t>
      </w:r>
    </w:p>
    <w:p w:rsidR="005A7062" w:rsidRPr="00510061" w:rsidRDefault="005A7062" w:rsidP="00923222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 w:cs="Liberation Serif"/>
          <w:color w:val="000000"/>
          <w:sz w:val="28"/>
          <w:szCs w:val="28"/>
        </w:rPr>
        <w:t xml:space="preserve">9) </w:t>
      </w:r>
      <w:r w:rsidRPr="00510061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2026 год и плановый период 2027 и 2028 годов» изложить в новой редакции согласно Приложению 1 к настоящему решению;</w:t>
      </w:r>
    </w:p>
    <w:p w:rsidR="005A7062" w:rsidRPr="00732033" w:rsidRDefault="005A7062" w:rsidP="00923222">
      <w:pPr>
        <w:pStyle w:val="a4"/>
        <w:tabs>
          <w:tab w:val="left" w:pos="709"/>
        </w:tabs>
        <w:rPr>
          <w:rFonts w:ascii="Liberation Serif" w:hAnsi="Liberation Serif"/>
          <w:color w:val="FF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>10)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8573E">
        <w:rPr>
          <w:rFonts w:ascii="Liberation Serif" w:hAnsi="Liberation Serif"/>
          <w:sz w:val="28"/>
          <w:szCs w:val="28"/>
        </w:rPr>
        <w:t>Приложение 3 к Решению «</w:t>
      </w:r>
      <w:r w:rsidRPr="0058573E">
        <w:rPr>
          <w:rFonts w:ascii="Liberation Serif" w:hAnsi="Liberation Serif" w:cs="Liberation Serif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2026 год и плановый период 2027 и 2028 годов</w:t>
      </w:r>
      <w:r w:rsidRPr="0058573E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5A7062" w:rsidRPr="00732033" w:rsidRDefault="005A7062" w:rsidP="00923222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>11)</w:t>
      </w:r>
      <w:r w:rsidR="00445D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8573E">
        <w:rPr>
          <w:rFonts w:ascii="Liberation Serif" w:hAnsi="Liberation Serif"/>
          <w:sz w:val="28"/>
          <w:szCs w:val="28"/>
        </w:rPr>
        <w:t>Приложение 4 к Решению «</w:t>
      </w:r>
      <w:r w:rsidRPr="0058573E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2026 год и плановый период 2027 и 2028 годов</w:t>
      </w:r>
      <w:r w:rsidRPr="0058573E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</w:p>
    <w:p w:rsidR="005A7062" w:rsidRPr="0058573E" w:rsidRDefault="005A7062" w:rsidP="009232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>12)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8573E">
        <w:rPr>
          <w:rFonts w:ascii="Liberation Serif" w:hAnsi="Liberation Serif"/>
          <w:sz w:val="28"/>
          <w:szCs w:val="28"/>
        </w:rPr>
        <w:t>Приложение 5 к Решению «</w:t>
      </w:r>
      <w:r w:rsidRPr="0058573E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2026 году </w:t>
      </w:r>
      <w:r w:rsidR="00DB1D55">
        <w:rPr>
          <w:rFonts w:ascii="Liberation Serif" w:hAnsi="Liberation Serif" w:cs="Liberation Serif"/>
          <w:sz w:val="28"/>
          <w:szCs w:val="28"/>
        </w:rPr>
        <w:br/>
      </w:r>
      <w:r w:rsidRPr="0058573E">
        <w:rPr>
          <w:rFonts w:ascii="Liberation Serif" w:hAnsi="Liberation Serif" w:cs="Liberation Serif"/>
          <w:sz w:val="28"/>
          <w:szCs w:val="28"/>
        </w:rPr>
        <w:t>и плановом периоде 2027 и 2028 годов</w:t>
      </w:r>
      <w:r w:rsidRPr="0058573E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5A7062" w:rsidRPr="00510061" w:rsidRDefault="005A7062" w:rsidP="009232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>1</w:t>
      </w:r>
      <w:r>
        <w:rPr>
          <w:rFonts w:ascii="Liberation Serif" w:hAnsi="Liberation Serif"/>
          <w:color w:val="000000"/>
          <w:sz w:val="28"/>
          <w:szCs w:val="28"/>
        </w:rPr>
        <w:t>3</w:t>
      </w:r>
      <w:r w:rsidRPr="00510061">
        <w:rPr>
          <w:rFonts w:ascii="Liberation Serif" w:hAnsi="Liberation Serif"/>
          <w:color w:val="000000"/>
          <w:sz w:val="28"/>
          <w:szCs w:val="28"/>
        </w:rPr>
        <w:t xml:space="preserve">) Приложение 6 к Решению «Свод источников внутреннего финансирования дефицита бюджета Каменск-Уральского городского округа </w:t>
      </w:r>
      <w:r w:rsidR="00DB1D55">
        <w:rPr>
          <w:rFonts w:ascii="Liberation Serif" w:hAnsi="Liberation Serif"/>
          <w:color w:val="000000"/>
          <w:sz w:val="28"/>
          <w:szCs w:val="28"/>
        </w:rPr>
        <w:br/>
      </w:r>
      <w:r w:rsidRPr="00510061">
        <w:rPr>
          <w:rFonts w:ascii="Liberation Serif" w:hAnsi="Liberation Serif"/>
          <w:color w:val="000000"/>
          <w:sz w:val="28"/>
          <w:szCs w:val="28"/>
        </w:rPr>
        <w:t>на 2026 год и плановый период 2027 и 2028 годов» изложить в новой редакции согласно Приложению 5 к настоящему решению.</w:t>
      </w:r>
    </w:p>
    <w:p w:rsidR="005A7062" w:rsidRPr="00A9694C" w:rsidRDefault="00445D33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2. </w:t>
      </w:r>
      <w:r w:rsidR="005A7062" w:rsidRPr="00A9694C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5A7062" w:rsidRPr="00A9694C" w:rsidRDefault="005A7062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DB1D55">
        <w:rPr>
          <w:rFonts w:ascii="Liberation Serif" w:hAnsi="Liberation Serif" w:cs="Liberation Serif"/>
          <w:sz w:val="28"/>
          <w:szCs w:val="28"/>
        </w:rPr>
        <w:br/>
      </w:r>
      <w:r w:rsidRPr="00A9694C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5A7062" w:rsidRDefault="005A7062" w:rsidP="00A3372D">
      <w:pPr>
        <w:rPr>
          <w:rFonts w:ascii="Liberation Serif" w:hAnsi="Liberation Serif"/>
          <w:sz w:val="28"/>
          <w:szCs w:val="28"/>
        </w:rPr>
      </w:pPr>
    </w:p>
    <w:p w:rsidR="005A7062" w:rsidRDefault="005A7062" w:rsidP="00A3372D">
      <w:pPr>
        <w:rPr>
          <w:rFonts w:ascii="Liberation Serif" w:hAnsi="Liberation Serif"/>
          <w:sz w:val="28"/>
          <w:szCs w:val="28"/>
        </w:rPr>
      </w:pPr>
    </w:p>
    <w:p w:rsidR="005A7062" w:rsidRPr="008E62DB" w:rsidRDefault="005A7062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5A7062" w:rsidRPr="008E62DB" w:rsidRDefault="005A7062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</w:t>
      </w:r>
      <w:r w:rsidR="00DB1D55">
        <w:rPr>
          <w:rFonts w:ascii="Liberation Serif" w:hAnsi="Liberation Serif"/>
          <w:sz w:val="28"/>
          <w:szCs w:val="28"/>
        </w:rPr>
        <w:t>ральского городского округа</w:t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="00DB1D55">
        <w:rPr>
          <w:rFonts w:ascii="Liberation Serif" w:hAnsi="Liberation Serif"/>
          <w:sz w:val="28"/>
          <w:szCs w:val="28"/>
        </w:rPr>
        <w:tab/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5A7062" w:rsidRPr="00DB1D55" w:rsidRDefault="005A7062" w:rsidP="00C47A54">
      <w:pPr>
        <w:jc w:val="both"/>
        <w:rPr>
          <w:rFonts w:ascii="Liberation Serif" w:hAnsi="Liberation Serif" w:cs="Liberation Serif"/>
          <w:sz w:val="36"/>
          <w:szCs w:val="36"/>
        </w:rPr>
      </w:pPr>
    </w:p>
    <w:p w:rsidR="005A7062" w:rsidRPr="00C47A54" w:rsidRDefault="005A7062" w:rsidP="00C47A54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Pr="00C47A54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A7062" w:rsidRPr="008E62DB" w:rsidRDefault="005A7062" w:rsidP="00510061">
      <w:pPr>
        <w:jc w:val="both"/>
        <w:rPr>
          <w:rFonts w:ascii="Liberation Serif" w:hAnsi="Liberation Serif"/>
          <w:b/>
          <w:sz w:val="24"/>
        </w:rPr>
      </w:pPr>
      <w:r w:rsidRPr="00C47A54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 w:rsidR="00DB1D55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5A7062" w:rsidRPr="008E62DB" w:rsidSect="00445D33">
      <w:headerReference w:type="default" r:id="rId9"/>
      <w:pgSz w:w="11906" w:h="16838"/>
      <w:pgMar w:top="90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564" w:rsidRDefault="00B57564" w:rsidP="00180804">
      <w:r>
        <w:separator/>
      </w:r>
    </w:p>
  </w:endnote>
  <w:endnote w:type="continuationSeparator" w:id="1">
    <w:p w:rsidR="00B57564" w:rsidRDefault="00B57564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564" w:rsidRDefault="00B57564" w:rsidP="00180804">
      <w:r>
        <w:separator/>
      </w:r>
    </w:p>
  </w:footnote>
  <w:footnote w:type="continuationSeparator" w:id="1">
    <w:p w:rsidR="00B57564" w:rsidRDefault="00B57564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062" w:rsidRDefault="009F0003">
    <w:pPr>
      <w:pStyle w:val="ac"/>
      <w:jc w:val="center"/>
    </w:pPr>
    <w:fldSimple w:instr=" PAGE   \* MERGEFORMAT ">
      <w:r w:rsidR="00011D2B">
        <w:rPr>
          <w:noProof/>
        </w:rPr>
        <w:t>2</w:t>
      </w:r>
    </w:fldSimple>
  </w:p>
  <w:p w:rsidR="005A7062" w:rsidRDefault="005A706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284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1219"/>
    <w:rsid w:val="00005F3F"/>
    <w:rsid w:val="0000749B"/>
    <w:rsid w:val="0001124B"/>
    <w:rsid w:val="00011D2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353A"/>
    <w:rsid w:val="0004660D"/>
    <w:rsid w:val="00046795"/>
    <w:rsid w:val="00046B9B"/>
    <w:rsid w:val="00050554"/>
    <w:rsid w:val="00053E77"/>
    <w:rsid w:val="000540F3"/>
    <w:rsid w:val="0005454C"/>
    <w:rsid w:val="00054622"/>
    <w:rsid w:val="0005689E"/>
    <w:rsid w:val="00056BEC"/>
    <w:rsid w:val="00057D62"/>
    <w:rsid w:val="000603A7"/>
    <w:rsid w:val="00060E9F"/>
    <w:rsid w:val="0006141F"/>
    <w:rsid w:val="00062171"/>
    <w:rsid w:val="000657CF"/>
    <w:rsid w:val="000674C2"/>
    <w:rsid w:val="00067BF7"/>
    <w:rsid w:val="00070440"/>
    <w:rsid w:val="00071D62"/>
    <w:rsid w:val="0007378A"/>
    <w:rsid w:val="00074082"/>
    <w:rsid w:val="00075D61"/>
    <w:rsid w:val="0007613E"/>
    <w:rsid w:val="00077324"/>
    <w:rsid w:val="000776AC"/>
    <w:rsid w:val="00080715"/>
    <w:rsid w:val="00081E79"/>
    <w:rsid w:val="00083474"/>
    <w:rsid w:val="00083A4B"/>
    <w:rsid w:val="00083D19"/>
    <w:rsid w:val="00084713"/>
    <w:rsid w:val="00084D62"/>
    <w:rsid w:val="00084D71"/>
    <w:rsid w:val="00086483"/>
    <w:rsid w:val="00086B86"/>
    <w:rsid w:val="000875AC"/>
    <w:rsid w:val="00090D8A"/>
    <w:rsid w:val="00092113"/>
    <w:rsid w:val="00092C94"/>
    <w:rsid w:val="000943B2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5871"/>
    <w:rsid w:val="000B650E"/>
    <w:rsid w:val="000B6AE5"/>
    <w:rsid w:val="000C1159"/>
    <w:rsid w:val="000C347C"/>
    <w:rsid w:val="000C4F06"/>
    <w:rsid w:val="000C599B"/>
    <w:rsid w:val="000C7117"/>
    <w:rsid w:val="000D096E"/>
    <w:rsid w:val="000D1DB7"/>
    <w:rsid w:val="000D2797"/>
    <w:rsid w:val="000D50C3"/>
    <w:rsid w:val="000D5803"/>
    <w:rsid w:val="000D58A3"/>
    <w:rsid w:val="000D5A48"/>
    <w:rsid w:val="000D766F"/>
    <w:rsid w:val="000E18DB"/>
    <w:rsid w:val="000E1E4B"/>
    <w:rsid w:val="000E23A8"/>
    <w:rsid w:val="000E4279"/>
    <w:rsid w:val="000E49AA"/>
    <w:rsid w:val="000E61A4"/>
    <w:rsid w:val="000F03DC"/>
    <w:rsid w:val="000F1BCB"/>
    <w:rsid w:val="000F586A"/>
    <w:rsid w:val="000F5AE3"/>
    <w:rsid w:val="000F6886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0BE"/>
    <w:rsid w:val="00120EA5"/>
    <w:rsid w:val="00122464"/>
    <w:rsid w:val="001224A9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0B3E"/>
    <w:rsid w:val="001314FD"/>
    <w:rsid w:val="00133698"/>
    <w:rsid w:val="001359CE"/>
    <w:rsid w:val="00135A5D"/>
    <w:rsid w:val="001370D3"/>
    <w:rsid w:val="0014061A"/>
    <w:rsid w:val="00140A70"/>
    <w:rsid w:val="00141158"/>
    <w:rsid w:val="00142399"/>
    <w:rsid w:val="0014272A"/>
    <w:rsid w:val="00142AEB"/>
    <w:rsid w:val="0014379F"/>
    <w:rsid w:val="00144B7B"/>
    <w:rsid w:val="00145549"/>
    <w:rsid w:val="0014732D"/>
    <w:rsid w:val="00150211"/>
    <w:rsid w:val="00150CC8"/>
    <w:rsid w:val="0015138A"/>
    <w:rsid w:val="001515AE"/>
    <w:rsid w:val="00151885"/>
    <w:rsid w:val="0015309F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1B71"/>
    <w:rsid w:val="001B210C"/>
    <w:rsid w:val="001B2286"/>
    <w:rsid w:val="001B25BD"/>
    <w:rsid w:val="001B5C7A"/>
    <w:rsid w:val="001B7E2E"/>
    <w:rsid w:val="001C0B56"/>
    <w:rsid w:val="001C132D"/>
    <w:rsid w:val="001C1B54"/>
    <w:rsid w:val="001C1DDA"/>
    <w:rsid w:val="001C2124"/>
    <w:rsid w:val="001C2419"/>
    <w:rsid w:val="001C24FF"/>
    <w:rsid w:val="001C3F51"/>
    <w:rsid w:val="001C42D8"/>
    <w:rsid w:val="001C4C37"/>
    <w:rsid w:val="001C6332"/>
    <w:rsid w:val="001C734C"/>
    <w:rsid w:val="001C763A"/>
    <w:rsid w:val="001C76FD"/>
    <w:rsid w:val="001C7A7C"/>
    <w:rsid w:val="001D0FDA"/>
    <w:rsid w:val="001D122F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9D6"/>
    <w:rsid w:val="001E7D58"/>
    <w:rsid w:val="001E7F0C"/>
    <w:rsid w:val="001F07DA"/>
    <w:rsid w:val="001F08E7"/>
    <w:rsid w:val="001F0FAD"/>
    <w:rsid w:val="001F1590"/>
    <w:rsid w:val="001F2419"/>
    <w:rsid w:val="001F2F1D"/>
    <w:rsid w:val="001F4C03"/>
    <w:rsid w:val="001F62ED"/>
    <w:rsid w:val="001F6E4C"/>
    <w:rsid w:val="00200BCC"/>
    <w:rsid w:val="00204402"/>
    <w:rsid w:val="00204797"/>
    <w:rsid w:val="00205464"/>
    <w:rsid w:val="00205B13"/>
    <w:rsid w:val="0021103E"/>
    <w:rsid w:val="002116D2"/>
    <w:rsid w:val="0021173D"/>
    <w:rsid w:val="00212580"/>
    <w:rsid w:val="00213185"/>
    <w:rsid w:val="00213E43"/>
    <w:rsid w:val="00217BD4"/>
    <w:rsid w:val="0022027C"/>
    <w:rsid w:val="00220D9B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6161"/>
    <w:rsid w:val="002375A5"/>
    <w:rsid w:val="00237D5C"/>
    <w:rsid w:val="0024503C"/>
    <w:rsid w:val="00246CC9"/>
    <w:rsid w:val="00250BEB"/>
    <w:rsid w:val="00251B9F"/>
    <w:rsid w:val="00254617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CE9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5FA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0F10"/>
    <w:rsid w:val="002B3ADC"/>
    <w:rsid w:val="002B6BD9"/>
    <w:rsid w:val="002B74AE"/>
    <w:rsid w:val="002C0445"/>
    <w:rsid w:val="002C14B2"/>
    <w:rsid w:val="002C1E13"/>
    <w:rsid w:val="002C2075"/>
    <w:rsid w:val="002C2323"/>
    <w:rsid w:val="002C28D3"/>
    <w:rsid w:val="002C2977"/>
    <w:rsid w:val="002C2A02"/>
    <w:rsid w:val="002C2DC6"/>
    <w:rsid w:val="002C4086"/>
    <w:rsid w:val="002C4CD2"/>
    <w:rsid w:val="002C4E51"/>
    <w:rsid w:val="002C72F2"/>
    <w:rsid w:val="002D0FEF"/>
    <w:rsid w:val="002D23AE"/>
    <w:rsid w:val="002D27E1"/>
    <w:rsid w:val="002D2EE1"/>
    <w:rsid w:val="002D347B"/>
    <w:rsid w:val="002D438A"/>
    <w:rsid w:val="002D49F2"/>
    <w:rsid w:val="002D5160"/>
    <w:rsid w:val="002D663C"/>
    <w:rsid w:val="002D6661"/>
    <w:rsid w:val="002D6C51"/>
    <w:rsid w:val="002D7096"/>
    <w:rsid w:val="002E292B"/>
    <w:rsid w:val="002E2B50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56DB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467E8"/>
    <w:rsid w:val="00347373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5266"/>
    <w:rsid w:val="00396AD5"/>
    <w:rsid w:val="00396E3A"/>
    <w:rsid w:val="00397289"/>
    <w:rsid w:val="003A1638"/>
    <w:rsid w:val="003A1672"/>
    <w:rsid w:val="003A2196"/>
    <w:rsid w:val="003A281C"/>
    <w:rsid w:val="003A4153"/>
    <w:rsid w:val="003A673D"/>
    <w:rsid w:val="003A7044"/>
    <w:rsid w:val="003B04DE"/>
    <w:rsid w:val="003B0FD8"/>
    <w:rsid w:val="003B2483"/>
    <w:rsid w:val="003B3044"/>
    <w:rsid w:val="003B3C2A"/>
    <w:rsid w:val="003B4605"/>
    <w:rsid w:val="003B4DC3"/>
    <w:rsid w:val="003B55B1"/>
    <w:rsid w:val="003B5993"/>
    <w:rsid w:val="003B6144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0E75"/>
    <w:rsid w:val="003E15C9"/>
    <w:rsid w:val="003E193D"/>
    <w:rsid w:val="003E1D0A"/>
    <w:rsid w:val="003E31CF"/>
    <w:rsid w:val="003E3632"/>
    <w:rsid w:val="003E3636"/>
    <w:rsid w:val="003E4388"/>
    <w:rsid w:val="003E4DB0"/>
    <w:rsid w:val="003E65B1"/>
    <w:rsid w:val="003E769F"/>
    <w:rsid w:val="003E773A"/>
    <w:rsid w:val="003F02D4"/>
    <w:rsid w:val="003F29DD"/>
    <w:rsid w:val="003F2C6C"/>
    <w:rsid w:val="003F2D68"/>
    <w:rsid w:val="003F30DB"/>
    <w:rsid w:val="003F3F6D"/>
    <w:rsid w:val="003F6459"/>
    <w:rsid w:val="003F6824"/>
    <w:rsid w:val="00402059"/>
    <w:rsid w:val="00402B5D"/>
    <w:rsid w:val="00404780"/>
    <w:rsid w:val="00406476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4674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3B65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C10"/>
    <w:rsid w:val="00437F26"/>
    <w:rsid w:val="0044348A"/>
    <w:rsid w:val="00444172"/>
    <w:rsid w:val="00444395"/>
    <w:rsid w:val="00445CC9"/>
    <w:rsid w:val="00445D33"/>
    <w:rsid w:val="00445D79"/>
    <w:rsid w:val="004472CF"/>
    <w:rsid w:val="0044797C"/>
    <w:rsid w:val="0045059C"/>
    <w:rsid w:val="004508CE"/>
    <w:rsid w:val="00451B0A"/>
    <w:rsid w:val="00451F05"/>
    <w:rsid w:val="00452809"/>
    <w:rsid w:val="00452F8F"/>
    <w:rsid w:val="00453852"/>
    <w:rsid w:val="0045393C"/>
    <w:rsid w:val="00455449"/>
    <w:rsid w:val="004560A4"/>
    <w:rsid w:val="00457146"/>
    <w:rsid w:val="00460A45"/>
    <w:rsid w:val="0046243C"/>
    <w:rsid w:val="00463148"/>
    <w:rsid w:val="00466077"/>
    <w:rsid w:val="00466115"/>
    <w:rsid w:val="00466E69"/>
    <w:rsid w:val="00470885"/>
    <w:rsid w:val="00472FAF"/>
    <w:rsid w:val="00474C1F"/>
    <w:rsid w:val="00476133"/>
    <w:rsid w:val="00476495"/>
    <w:rsid w:val="00480D5E"/>
    <w:rsid w:val="00483826"/>
    <w:rsid w:val="00483E93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20E8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5BB1"/>
    <w:rsid w:val="004C74A9"/>
    <w:rsid w:val="004D01F2"/>
    <w:rsid w:val="004D053D"/>
    <w:rsid w:val="004D4721"/>
    <w:rsid w:val="004D4FAC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3154"/>
    <w:rsid w:val="004F4246"/>
    <w:rsid w:val="004F4B9C"/>
    <w:rsid w:val="004F4EDF"/>
    <w:rsid w:val="004F5B2A"/>
    <w:rsid w:val="004F679B"/>
    <w:rsid w:val="004F7936"/>
    <w:rsid w:val="00500A2E"/>
    <w:rsid w:val="005017F9"/>
    <w:rsid w:val="00501C5F"/>
    <w:rsid w:val="005024FF"/>
    <w:rsid w:val="005025D9"/>
    <w:rsid w:val="00507CBB"/>
    <w:rsid w:val="00510061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39DD"/>
    <w:rsid w:val="005441D6"/>
    <w:rsid w:val="00544C37"/>
    <w:rsid w:val="00545174"/>
    <w:rsid w:val="00546491"/>
    <w:rsid w:val="005475A2"/>
    <w:rsid w:val="00547DD6"/>
    <w:rsid w:val="00551176"/>
    <w:rsid w:val="00551B93"/>
    <w:rsid w:val="00552A5F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04A2"/>
    <w:rsid w:val="0057151E"/>
    <w:rsid w:val="00571F13"/>
    <w:rsid w:val="00572403"/>
    <w:rsid w:val="00573052"/>
    <w:rsid w:val="00580757"/>
    <w:rsid w:val="00580C93"/>
    <w:rsid w:val="00580CFB"/>
    <w:rsid w:val="00583F00"/>
    <w:rsid w:val="0058573E"/>
    <w:rsid w:val="00586B30"/>
    <w:rsid w:val="005903FD"/>
    <w:rsid w:val="00594601"/>
    <w:rsid w:val="00594DA7"/>
    <w:rsid w:val="00594E17"/>
    <w:rsid w:val="0059575B"/>
    <w:rsid w:val="00595C37"/>
    <w:rsid w:val="00595F83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062"/>
    <w:rsid w:val="005A71AD"/>
    <w:rsid w:val="005B0C09"/>
    <w:rsid w:val="005B190A"/>
    <w:rsid w:val="005B2B70"/>
    <w:rsid w:val="005B37CD"/>
    <w:rsid w:val="005B52EE"/>
    <w:rsid w:val="005B67CD"/>
    <w:rsid w:val="005B67E1"/>
    <w:rsid w:val="005B75B0"/>
    <w:rsid w:val="005B7BC0"/>
    <w:rsid w:val="005C0A4D"/>
    <w:rsid w:val="005C15FB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3F6"/>
    <w:rsid w:val="005E6CE9"/>
    <w:rsid w:val="005E7BBA"/>
    <w:rsid w:val="005F2371"/>
    <w:rsid w:val="005F3714"/>
    <w:rsid w:val="005F567E"/>
    <w:rsid w:val="005F60F8"/>
    <w:rsid w:val="005F62EE"/>
    <w:rsid w:val="005F758B"/>
    <w:rsid w:val="005F7942"/>
    <w:rsid w:val="006018A2"/>
    <w:rsid w:val="00602427"/>
    <w:rsid w:val="00606285"/>
    <w:rsid w:val="00610131"/>
    <w:rsid w:val="0061144D"/>
    <w:rsid w:val="00612777"/>
    <w:rsid w:val="0061315D"/>
    <w:rsid w:val="006167C2"/>
    <w:rsid w:val="00620EFC"/>
    <w:rsid w:val="00622AD2"/>
    <w:rsid w:val="00623A83"/>
    <w:rsid w:val="00624118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4713C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7CB"/>
    <w:rsid w:val="00664DA9"/>
    <w:rsid w:val="006650BA"/>
    <w:rsid w:val="00667B0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9783B"/>
    <w:rsid w:val="006A02ED"/>
    <w:rsid w:val="006A093C"/>
    <w:rsid w:val="006A36FF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B7380"/>
    <w:rsid w:val="006C06B3"/>
    <w:rsid w:val="006C0BDD"/>
    <w:rsid w:val="006C0C3B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2BAC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6EF2"/>
    <w:rsid w:val="0071798C"/>
    <w:rsid w:val="0072053D"/>
    <w:rsid w:val="0072062B"/>
    <w:rsid w:val="007206D5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27A0E"/>
    <w:rsid w:val="00730C3F"/>
    <w:rsid w:val="00732033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1DF5"/>
    <w:rsid w:val="00752F38"/>
    <w:rsid w:val="0075565D"/>
    <w:rsid w:val="00755838"/>
    <w:rsid w:val="00755AF1"/>
    <w:rsid w:val="007635D9"/>
    <w:rsid w:val="007665F5"/>
    <w:rsid w:val="00767A09"/>
    <w:rsid w:val="00767F2C"/>
    <w:rsid w:val="00770627"/>
    <w:rsid w:val="00772027"/>
    <w:rsid w:val="00773BA9"/>
    <w:rsid w:val="007757D6"/>
    <w:rsid w:val="007758A9"/>
    <w:rsid w:val="00775F03"/>
    <w:rsid w:val="00776BA9"/>
    <w:rsid w:val="00777872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2E8"/>
    <w:rsid w:val="007867D9"/>
    <w:rsid w:val="00786E97"/>
    <w:rsid w:val="007871C8"/>
    <w:rsid w:val="007877B0"/>
    <w:rsid w:val="007907D2"/>
    <w:rsid w:val="007926EC"/>
    <w:rsid w:val="00792C11"/>
    <w:rsid w:val="007945F8"/>
    <w:rsid w:val="007947EF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5B29"/>
    <w:rsid w:val="007A6E79"/>
    <w:rsid w:val="007A7465"/>
    <w:rsid w:val="007A7901"/>
    <w:rsid w:val="007B120A"/>
    <w:rsid w:val="007B2596"/>
    <w:rsid w:val="007B30A3"/>
    <w:rsid w:val="007B3AF1"/>
    <w:rsid w:val="007B3B74"/>
    <w:rsid w:val="007B52C4"/>
    <w:rsid w:val="007B569D"/>
    <w:rsid w:val="007B56D9"/>
    <w:rsid w:val="007B701D"/>
    <w:rsid w:val="007B751F"/>
    <w:rsid w:val="007B7D21"/>
    <w:rsid w:val="007C004F"/>
    <w:rsid w:val="007C0764"/>
    <w:rsid w:val="007C2C8C"/>
    <w:rsid w:val="007C3603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6011"/>
    <w:rsid w:val="007F7084"/>
    <w:rsid w:val="007F71BD"/>
    <w:rsid w:val="007F72AA"/>
    <w:rsid w:val="007F7C15"/>
    <w:rsid w:val="00801707"/>
    <w:rsid w:val="008033E5"/>
    <w:rsid w:val="008054D2"/>
    <w:rsid w:val="008060B9"/>
    <w:rsid w:val="008105FE"/>
    <w:rsid w:val="00811E7F"/>
    <w:rsid w:val="008126C3"/>
    <w:rsid w:val="00813C35"/>
    <w:rsid w:val="00817B10"/>
    <w:rsid w:val="00820079"/>
    <w:rsid w:val="008201E7"/>
    <w:rsid w:val="00823A8A"/>
    <w:rsid w:val="00824590"/>
    <w:rsid w:val="00824599"/>
    <w:rsid w:val="008255B4"/>
    <w:rsid w:val="00830F31"/>
    <w:rsid w:val="00831600"/>
    <w:rsid w:val="0083263A"/>
    <w:rsid w:val="00832834"/>
    <w:rsid w:val="00833B44"/>
    <w:rsid w:val="00834D3B"/>
    <w:rsid w:val="00835BE8"/>
    <w:rsid w:val="00837525"/>
    <w:rsid w:val="00837DB2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0FE9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188E"/>
    <w:rsid w:val="008D21D7"/>
    <w:rsid w:val="008D2529"/>
    <w:rsid w:val="008D2EC1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46C5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1842"/>
    <w:rsid w:val="00922791"/>
    <w:rsid w:val="00923222"/>
    <w:rsid w:val="0092655B"/>
    <w:rsid w:val="00927ABD"/>
    <w:rsid w:val="00927F69"/>
    <w:rsid w:val="00927F8C"/>
    <w:rsid w:val="00932E2E"/>
    <w:rsid w:val="00932F95"/>
    <w:rsid w:val="00933485"/>
    <w:rsid w:val="009342EA"/>
    <w:rsid w:val="00935289"/>
    <w:rsid w:val="009355C4"/>
    <w:rsid w:val="009360FB"/>
    <w:rsid w:val="0093657A"/>
    <w:rsid w:val="00937A27"/>
    <w:rsid w:val="00937B98"/>
    <w:rsid w:val="00941DCB"/>
    <w:rsid w:val="00943972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308A"/>
    <w:rsid w:val="00964B4E"/>
    <w:rsid w:val="009659C2"/>
    <w:rsid w:val="009667DE"/>
    <w:rsid w:val="00970A07"/>
    <w:rsid w:val="00970CBE"/>
    <w:rsid w:val="00970D12"/>
    <w:rsid w:val="0097126C"/>
    <w:rsid w:val="00971B79"/>
    <w:rsid w:val="009721AF"/>
    <w:rsid w:val="00972F54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02E8"/>
    <w:rsid w:val="00991356"/>
    <w:rsid w:val="00991D12"/>
    <w:rsid w:val="009925ED"/>
    <w:rsid w:val="00993C0D"/>
    <w:rsid w:val="00994DCE"/>
    <w:rsid w:val="00995607"/>
    <w:rsid w:val="00995AA6"/>
    <w:rsid w:val="00995B86"/>
    <w:rsid w:val="00995DAA"/>
    <w:rsid w:val="0099704F"/>
    <w:rsid w:val="009976AF"/>
    <w:rsid w:val="009A1FB5"/>
    <w:rsid w:val="009A2642"/>
    <w:rsid w:val="009A26BC"/>
    <w:rsid w:val="009A365B"/>
    <w:rsid w:val="009A426B"/>
    <w:rsid w:val="009A5068"/>
    <w:rsid w:val="009A6890"/>
    <w:rsid w:val="009A69EB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4A41"/>
    <w:rsid w:val="009C762C"/>
    <w:rsid w:val="009C7B1B"/>
    <w:rsid w:val="009D1CC6"/>
    <w:rsid w:val="009D20EF"/>
    <w:rsid w:val="009D21F2"/>
    <w:rsid w:val="009D30CE"/>
    <w:rsid w:val="009D34DB"/>
    <w:rsid w:val="009D41D5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003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436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14F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1CFE"/>
    <w:rsid w:val="00A928AF"/>
    <w:rsid w:val="00A948FE"/>
    <w:rsid w:val="00A94E5F"/>
    <w:rsid w:val="00A95347"/>
    <w:rsid w:val="00A961CE"/>
    <w:rsid w:val="00A9694C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6A4"/>
    <w:rsid w:val="00AC1C60"/>
    <w:rsid w:val="00AC3D85"/>
    <w:rsid w:val="00AC5484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0B7A"/>
    <w:rsid w:val="00AE3174"/>
    <w:rsid w:val="00AE3A9A"/>
    <w:rsid w:val="00AE3DE5"/>
    <w:rsid w:val="00AE50D1"/>
    <w:rsid w:val="00AE6267"/>
    <w:rsid w:val="00AE6CAA"/>
    <w:rsid w:val="00AE7592"/>
    <w:rsid w:val="00AE78D5"/>
    <w:rsid w:val="00AF07B8"/>
    <w:rsid w:val="00AF25EB"/>
    <w:rsid w:val="00AF3A78"/>
    <w:rsid w:val="00AF550F"/>
    <w:rsid w:val="00AF703A"/>
    <w:rsid w:val="00AF70CD"/>
    <w:rsid w:val="00AF7E37"/>
    <w:rsid w:val="00B004B8"/>
    <w:rsid w:val="00B00AC9"/>
    <w:rsid w:val="00B00C30"/>
    <w:rsid w:val="00B0224D"/>
    <w:rsid w:val="00B04854"/>
    <w:rsid w:val="00B05455"/>
    <w:rsid w:val="00B0713C"/>
    <w:rsid w:val="00B07C42"/>
    <w:rsid w:val="00B107EC"/>
    <w:rsid w:val="00B11C1B"/>
    <w:rsid w:val="00B11F24"/>
    <w:rsid w:val="00B138DD"/>
    <w:rsid w:val="00B142A2"/>
    <w:rsid w:val="00B15255"/>
    <w:rsid w:val="00B16AB4"/>
    <w:rsid w:val="00B17708"/>
    <w:rsid w:val="00B204D2"/>
    <w:rsid w:val="00B21AF5"/>
    <w:rsid w:val="00B23245"/>
    <w:rsid w:val="00B23AAE"/>
    <w:rsid w:val="00B24063"/>
    <w:rsid w:val="00B2769F"/>
    <w:rsid w:val="00B3022D"/>
    <w:rsid w:val="00B32224"/>
    <w:rsid w:val="00B324FC"/>
    <w:rsid w:val="00B33769"/>
    <w:rsid w:val="00B35F93"/>
    <w:rsid w:val="00B3642C"/>
    <w:rsid w:val="00B405B6"/>
    <w:rsid w:val="00B43886"/>
    <w:rsid w:val="00B4400F"/>
    <w:rsid w:val="00B460F6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57564"/>
    <w:rsid w:val="00B606EF"/>
    <w:rsid w:val="00B6079C"/>
    <w:rsid w:val="00B60A13"/>
    <w:rsid w:val="00B60CB2"/>
    <w:rsid w:val="00B60EC1"/>
    <w:rsid w:val="00B6151F"/>
    <w:rsid w:val="00B61722"/>
    <w:rsid w:val="00B618D3"/>
    <w:rsid w:val="00B62CB3"/>
    <w:rsid w:val="00B65DE4"/>
    <w:rsid w:val="00B662EF"/>
    <w:rsid w:val="00B70F26"/>
    <w:rsid w:val="00B725CF"/>
    <w:rsid w:val="00B727B0"/>
    <w:rsid w:val="00B72FDD"/>
    <w:rsid w:val="00B732A2"/>
    <w:rsid w:val="00B738B1"/>
    <w:rsid w:val="00B73900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6E8"/>
    <w:rsid w:val="00B90B67"/>
    <w:rsid w:val="00B91065"/>
    <w:rsid w:val="00B921EF"/>
    <w:rsid w:val="00B92D40"/>
    <w:rsid w:val="00B93E47"/>
    <w:rsid w:val="00B95778"/>
    <w:rsid w:val="00B95DBC"/>
    <w:rsid w:val="00BA170C"/>
    <w:rsid w:val="00BA1F75"/>
    <w:rsid w:val="00BA2BAE"/>
    <w:rsid w:val="00BA335B"/>
    <w:rsid w:val="00BA4374"/>
    <w:rsid w:val="00BA552C"/>
    <w:rsid w:val="00BA7870"/>
    <w:rsid w:val="00BA7A69"/>
    <w:rsid w:val="00BB0993"/>
    <w:rsid w:val="00BB1B18"/>
    <w:rsid w:val="00BB1CBA"/>
    <w:rsid w:val="00BB1F8E"/>
    <w:rsid w:val="00BB2D68"/>
    <w:rsid w:val="00BB4405"/>
    <w:rsid w:val="00BB4C00"/>
    <w:rsid w:val="00BB6577"/>
    <w:rsid w:val="00BB6AC2"/>
    <w:rsid w:val="00BB7BA0"/>
    <w:rsid w:val="00BC03F1"/>
    <w:rsid w:val="00BC3586"/>
    <w:rsid w:val="00BC527A"/>
    <w:rsid w:val="00BC727B"/>
    <w:rsid w:val="00BC77AC"/>
    <w:rsid w:val="00BC7F63"/>
    <w:rsid w:val="00BC7F89"/>
    <w:rsid w:val="00BD1E34"/>
    <w:rsid w:val="00BD26D7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4F13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A54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57AA1"/>
    <w:rsid w:val="00C60315"/>
    <w:rsid w:val="00C623FD"/>
    <w:rsid w:val="00C62732"/>
    <w:rsid w:val="00C62753"/>
    <w:rsid w:val="00C62759"/>
    <w:rsid w:val="00C63352"/>
    <w:rsid w:val="00C634E5"/>
    <w:rsid w:val="00C6378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1B74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E62"/>
    <w:rsid w:val="00CD3FA3"/>
    <w:rsid w:val="00CD4102"/>
    <w:rsid w:val="00CD482A"/>
    <w:rsid w:val="00CD688D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38D8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0AC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28AE"/>
    <w:rsid w:val="00D53452"/>
    <w:rsid w:val="00D53954"/>
    <w:rsid w:val="00D5638B"/>
    <w:rsid w:val="00D5720B"/>
    <w:rsid w:val="00D60844"/>
    <w:rsid w:val="00D615EB"/>
    <w:rsid w:val="00D61858"/>
    <w:rsid w:val="00D62C30"/>
    <w:rsid w:val="00D63684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98A"/>
    <w:rsid w:val="00D72BA9"/>
    <w:rsid w:val="00D73AD9"/>
    <w:rsid w:val="00D7431A"/>
    <w:rsid w:val="00D75D17"/>
    <w:rsid w:val="00D75E96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1D55"/>
    <w:rsid w:val="00DB2060"/>
    <w:rsid w:val="00DB2118"/>
    <w:rsid w:val="00DB309A"/>
    <w:rsid w:val="00DB4AA0"/>
    <w:rsid w:val="00DB502B"/>
    <w:rsid w:val="00DB61F9"/>
    <w:rsid w:val="00DC0188"/>
    <w:rsid w:val="00DC0857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183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4C3F"/>
    <w:rsid w:val="00E165AE"/>
    <w:rsid w:val="00E16DA2"/>
    <w:rsid w:val="00E1723C"/>
    <w:rsid w:val="00E17790"/>
    <w:rsid w:val="00E20CC0"/>
    <w:rsid w:val="00E21800"/>
    <w:rsid w:val="00E23C2A"/>
    <w:rsid w:val="00E25F4E"/>
    <w:rsid w:val="00E30611"/>
    <w:rsid w:val="00E30ADD"/>
    <w:rsid w:val="00E32AD5"/>
    <w:rsid w:val="00E34DB1"/>
    <w:rsid w:val="00E362EC"/>
    <w:rsid w:val="00E36CF6"/>
    <w:rsid w:val="00E40505"/>
    <w:rsid w:val="00E43083"/>
    <w:rsid w:val="00E4429E"/>
    <w:rsid w:val="00E44363"/>
    <w:rsid w:val="00E45468"/>
    <w:rsid w:val="00E45539"/>
    <w:rsid w:val="00E467E2"/>
    <w:rsid w:val="00E51BFE"/>
    <w:rsid w:val="00E5549A"/>
    <w:rsid w:val="00E558EE"/>
    <w:rsid w:val="00E564C8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1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0B7"/>
    <w:rsid w:val="00EB3167"/>
    <w:rsid w:val="00EB4B35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359D"/>
    <w:rsid w:val="00EE42F0"/>
    <w:rsid w:val="00EE4587"/>
    <w:rsid w:val="00EE520E"/>
    <w:rsid w:val="00EE5C17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13A7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CC"/>
    <w:rsid w:val="00F47D6D"/>
    <w:rsid w:val="00F502E2"/>
    <w:rsid w:val="00F50C76"/>
    <w:rsid w:val="00F5156A"/>
    <w:rsid w:val="00F52DDD"/>
    <w:rsid w:val="00F52FEA"/>
    <w:rsid w:val="00F53682"/>
    <w:rsid w:val="00F54267"/>
    <w:rsid w:val="00F55907"/>
    <w:rsid w:val="00F57F4F"/>
    <w:rsid w:val="00F60C4B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2DC"/>
    <w:rsid w:val="00F70CA7"/>
    <w:rsid w:val="00F72D73"/>
    <w:rsid w:val="00F747CB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CDC"/>
    <w:rsid w:val="00F87DCC"/>
    <w:rsid w:val="00F87FA9"/>
    <w:rsid w:val="00F930DD"/>
    <w:rsid w:val="00F96233"/>
    <w:rsid w:val="00F9666F"/>
    <w:rsid w:val="00F96770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6A3B"/>
    <w:rsid w:val="00FC7072"/>
    <w:rsid w:val="00FD00BB"/>
    <w:rsid w:val="00FD0895"/>
    <w:rsid w:val="00FD11D1"/>
    <w:rsid w:val="00FD1E2E"/>
    <w:rsid w:val="00FD23F0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5C6D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44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31ECD-67EB-4D76-AE0C-5DA59DC3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4206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1145</cp:revision>
  <cp:lastPrinted>2026-06-17T10:24:00Z</cp:lastPrinted>
  <dcterms:created xsi:type="dcterms:W3CDTF">2020-08-05T08:43:00Z</dcterms:created>
  <dcterms:modified xsi:type="dcterms:W3CDTF">2026-06-26T06:08:00Z</dcterms:modified>
</cp:coreProperties>
</file>